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8E5" w:rsidRDefault="00BD28E5" w:rsidP="004701B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3260"/>
        <w:rPr>
          <w:rFonts w:ascii="Times New Roman" w:hAnsi="Times New Roman" w:cs="Times New Roman"/>
          <w:sz w:val="24"/>
          <w:szCs w:val="24"/>
          <w:lang w:val="ru-RU"/>
        </w:rPr>
      </w:pPr>
    </w:p>
    <w:p w:rsidR="00BD28E5" w:rsidRPr="00EA2228" w:rsidRDefault="00BD28E5" w:rsidP="00D00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A2228">
        <w:rPr>
          <w:rFonts w:ascii="Times New Roman" w:hAnsi="Times New Roman" w:cs="Times New Roman"/>
          <w:b/>
          <w:sz w:val="24"/>
          <w:szCs w:val="24"/>
          <w:lang w:val="ru-RU"/>
        </w:rPr>
        <w:t>Всероссийская олимпиада школьников по экологии</w:t>
      </w:r>
    </w:p>
    <w:p w:rsidR="00BD28E5" w:rsidRPr="00EA2228" w:rsidRDefault="00BD28E5" w:rsidP="00D00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A2228">
        <w:rPr>
          <w:rFonts w:ascii="Times New Roman" w:hAnsi="Times New Roman" w:cs="Times New Roman"/>
          <w:b/>
          <w:sz w:val="24"/>
          <w:szCs w:val="24"/>
          <w:lang w:val="ru-RU"/>
        </w:rPr>
        <w:t>Школьный этап</w:t>
      </w:r>
    </w:p>
    <w:p w:rsidR="00BD28E5" w:rsidRPr="00EA2228" w:rsidRDefault="00BD28E5" w:rsidP="00D00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228">
        <w:rPr>
          <w:rFonts w:ascii="Times New Roman" w:hAnsi="Times New Roman" w:cs="Times New Roman"/>
          <w:b/>
          <w:sz w:val="24"/>
          <w:szCs w:val="24"/>
        </w:rPr>
        <w:t>2015/16 уч. год</w:t>
      </w:r>
    </w:p>
    <w:p w:rsidR="00BD28E5" w:rsidRPr="00EA2228" w:rsidRDefault="00BD28E5" w:rsidP="00D00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228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BD28E5" w:rsidRPr="00EA2228" w:rsidRDefault="00BD28E5" w:rsidP="00D00C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8E5" w:rsidRPr="00EA2228" w:rsidRDefault="00BD28E5" w:rsidP="00D00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228"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BD28E5" w:rsidRPr="00836D95" w:rsidRDefault="00BD28E5" w:rsidP="00D00C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28E5" w:rsidRPr="00836D95" w:rsidRDefault="00BD28E5" w:rsidP="00D00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"/>
        <w:gridCol w:w="752"/>
        <w:gridCol w:w="992"/>
        <w:gridCol w:w="8505"/>
      </w:tblGrid>
      <w:tr w:rsidR="00BD28E5" w:rsidRPr="00C409AB" w:rsidTr="00EA2228">
        <w:tc>
          <w:tcPr>
            <w:tcW w:w="524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2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5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D28E5" w:rsidRPr="00C409AB" w:rsidTr="00EA2228">
        <w:tc>
          <w:tcPr>
            <w:tcW w:w="524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2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5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D28E5" w:rsidRPr="00C409AB" w:rsidTr="00EA2228">
        <w:tc>
          <w:tcPr>
            <w:tcW w:w="524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2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5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D28E5" w:rsidRPr="00C409AB" w:rsidTr="00EA2228">
        <w:tc>
          <w:tcPr>
            <w:tcW w:w="524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2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5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D28E5" w:rsidRPr="00C409AB" w:rsidTr="00EA2228">
        <w:tc>
          <w:tcPr>
            <w:tcW w:w="524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2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8E5" w:rsidRPr="00C409AB" w:rsidTr="00EA2228">
        <w:tc>
          <w:tcPr>
            <w:tcW w:w="524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2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8E5" w:rsidRPr="00C409AB" w:rsidTr="00EA2228">
        <w:tc>
          <w:tcPr>
            <w:tcW w:w="524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2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8E5" w:rsidRPr="00C409AB" w:rsidTr="00EA2228">
        <w:tc>
          <w:tcPr>
            <w:tcW w:w="524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2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8E5" w:rsidRPr="00C409AB" w:rsidTr="00EA2228">
        <w:tc>
          <w:tcPr>
            <w:tcW w:w="524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2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8E5" w:rsidRPr="00C409AB" w:rsidTr="00EA2228">
        <w:tc>
          <w:tcPr>
            <w:tcW w:w="524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2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8E5" w:rsidRPr="00C409AB" w:rsidTr="00EA2228">
        <w:tc>
          <w:tcPr>
            <w:tcW w:w="524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2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8E5" w:rsidRPr="00C409AB" w:rsidTr="00EA2228">
        <w:tc>
          <w:tcPr>
            <w:tcW w:w="524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2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8E5" w:rsidRPr="00C409AB" w:rsidTr="00EA2228">
        <w:tc>
          <w:tcPr>
            <w:tcW w:w="524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2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8E5" w:rsidRPr="00C409AB" w:rsidTr="00EA2228">
        <w:tc>
          <w:tcPr>
            <w:tcW w:w="524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2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8E5" w:rsidRPr="00C409AB" w:rsidTr="00EA2228">
        <w:tc>
          <w:tcPr>
            <w:tcW w:w="524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2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A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D28E5" w:rsidRPr="00836D95" w:rsidRDefault="00BD28E5" w:rsidP="004830BB">
            <w:pPr>
              <w:pStyle w:val="book"/>
              <w:spacing w:before="0" w:beforeAutospacing="0" w:after="0" w:afterAutospacing="0"/>
            </w:pPr>
          </w:p>
        </w:tc>
      </w:tr>
      <w:tr w:rsidR="00BD28E5" w:rsidRPr="00EA2228" w:rsidTr="00EA2228">
        <w:tc>
          <w:tcPr>
            <w:tcW w:w="524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BD28E5" w:rsidRPr="00C409AB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5" w:type="dxa"/>
          </w:tcPr>
          <w:p w:rsidR="00BD28E5" w:rsidRPr="00D00C91" w:rsidRDefault="00BD28E5" w:rsidP="00D00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0C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Правильный ответ "да", потому что: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</w:t>
            </w:r>
            <w:r w:rsidRPr="00D00C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сли бы лёд тонул, то реки, озёра, приполярные моря и океаны промерзли бы до самого дна, и все живые организмы в них погибли бы. Но когда на поверхности воды образуется лёд, то он, находясь между холодным воздухом и водой, препятствует дальнейшему охлаждению и промерзанию водоёмов.</w:t>
            </w:r>
          </w:p>
          <w:p w:rsidR="00BD28E5" w:rsidRPr="00836D95" w:rsidRDefault="00BD28E5" w:rsidP="00D00C91">
            <w:pPr>
              <w:pStyle w:val="book"/>
              <w:spacing w:before="0" w:beforeAutospacing="0" w:after="0" w:afterAutospacing="0"/>
              <w:jc w:val="both"/>
            </w:pPr>
            <w:r w:rsidRPr="00836D95">
              <w:t>Правда, если зима очень продолжительна</w:t>
            </w:r>
            <w:r>
              <w:t>я</w:t>
            </w:r>
            <w:r w:rsidRPr="00836D95">
              <w:t xml:space="preserve"> и сурова</w:t>
            </w:r>
            <w:r>
              <w:t>я</w:t>
            </w:r>
            <w:r w:rsidRPr="00836D95">
              <w:t>, то многие не слишком глубокие водоёмы могут промёрзнуть до дна. Но в наших широтах это наблюдается крайне редко. Промерзанию воды до дна препятствует и сам лёд: он плохо проводит тепло и защищает собой нижние слои воды от охлаждения.</w:t>
            </w:r>
          </w:p>
        </w:tc>
      </w:tr>
      <w:tr w:rsidR="00BD28E5" w:rsidRPr="00EA2228" w:rsidTr="00EA2228">
        <w:tc>
          <w:tcPr>
            <w:tcW w:w="524" w:type="dxa"/>
          </w:tcPr>
          <w:p w:rsidR="00BD28E5" w:rsidRPr="00D00C91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" w:type="dxa"/>
          </w:tcPr>
          <w:p w:rsidR="00BD28E5" w:rsidRPr="00D00C91" w:rsidRDefault="00BD28E5" w:rsidP="00483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BD28E5" w:rsidRPr="00C409AB" w:rsidRDefault="00BD28E5" w:rsidP="00483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5" w:type="dxa"/>
          </w:tcPr>
          <w:p w:rsidR="00BD28E5" w:rsidRPr="00D00C91" w:rsidRDefault="00BD28E5" w:rsidP="00D00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0C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Ответ в) является верным. Личинки лягушек (головастики), питаясь водорослями, могут конкурировать с мальками промысловых рыб из-за пищи.</w:t>
            </w:r>
          </w:p>
        </w:tc>
      </w:tr>
    </w:tbl>
    <w:p w:rsidR="00BD28E5" w:rsidRPr="00D00C91" w:rsidRDefault="00BD28E5" w:rsidP="00D00C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D28E5" w:rsidRPr="00D00C91" w:rsidRDefault="00BD28E5" w:rsidP="00D00C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D28E5" w:rsidRPr="00D00C91" w:rsidRDefault="00BD28E5" w:rsidP="00D00C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00C91">
        <w:rPr>
          <w:rFonts w:ascii="Times New Roman" w:hAnsi="Times New Roman" w:cs="Times New Roman"/>
          <w:sz w:val="24"/>
          <w:szCs w:val="24"/>
          <w:lang w:val="ru-RU"/>
        </w:rPr>
        <w:t>задание 1  за каждый правильный ответ - 1 балл.  Всего 19 баллов</w:t>
      </w:r>
    </w:p>
    <w:p w:rsidR="00BD28E5" w:rsidRPr="00D00C91" w:rsidRDefault="00BD28E5" w:rsidP="00D00C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00C91">
        <w:rPr>
          <w:rFonts w:ascii="Times New Roman" w:hAnsi="Times New Roman" w:cs="Times New Roman"/>
          <w:sz w:val="24"/>
          <w:szCs w:val="24"/>
          <w:lang w:val="ru-RU"/>
        </w:rPr>
        <w:t>задание 2 за каждый правильный ответ - 2 балла. Всего 4 балла</w:t>
      </w:r>
    </w:p>
    <w:p w:rsidR="00BD28E5" w:rsidRPr="00D00C91" w:rsidRDefault="00BD28E5" w:rsidP="00D00C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00C91">
        <w:rPr>
          <w:rFonts w:ascii="Times New Roman" w:hAnsi="Times New Roman" w:cs="Times New Roman"/>
          <w:b/>
          <w:bCs/>
          <w:sz w:val="24"/>
          <w:szCs w:val="24"/>
          <w:lang w:val="ru-RU"/>
        </w:rPr>
        <w:t>Максимальное количество баллов – 23.</w:t>
      </w:r>
    </w:p>
    <w:p w:rsidR="00BD28E5" w:rsidRPr="00D00C91" w:rsidRDefault="00BD28E5" w:rsidP="004701B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326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BD28E5" w:rsidRPr="00D00C91" w:rsidSect="004144F1">
      <w:pgSz w:w="11906" w:h="16838"/>
      <w:pgMar w:top="443" w:right="560" w:bottom="315" w:left="560" w:header="720" w:footer="720" w:gutter="0"/>
      <w:cols w:space="720" w:equalWidth="0">
        <w:col w:w="107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3F93"/>
    <w:rsid w:val="00007F54"/>
    <w:rsid w:val="000333D5"/>
    <w:rsid w:val="000432AB"/>
    <w:rsid w:val="001075EF"/>
    <w:rsid w:val="00200052"/>
    <w:rsid w:val="00251FFF"/>
    <w:rsid w:val="0031006E"/>
    <w:rsid w:val="0036720A"/>
    <w:rsid w:val="003922EF"/>
    <w:rsid w:val="003E6EF0"/>
    <w:rsid w:val="004144F1"/>
    <w:rsid w:val="004701BB"/>
    <w:rsid w:val="004830BB"/>
    <w:rsid w:val="00483F93"/>
    <w:rsid w:val="007215A0"/>
    <w:rsid w:val="00836D95"/>
    <w:rsid w:val="00840842"/>
    <w:rsid w:val="008F0181"/>
    <w:rsid w:val="00916F85"/>
    <w:rsid w:val="00977BE5"/>
    <w:rsid w:val="0099351C"/>
    <w:rsid w:val="009E3836"/>
    <w:rsid w:val="00A33E8D"/>
    <w:rsid w:val="00A45560"/>
    <w:rsid w:val="00BD28E5"/>
    <w:rsid w:val="00C07EB9"/>
    <w:rsid w:val="00C3373A"/>
    <w:rsid w:val="00C409AB"/>
    <w:rsid w:val="00C937C7"/>
    <w:rsid w:val="00D00C91"/>
    <w:rsid w:val="00E47F0E"/>
    <w:rsid w:val="00EA2228"/>
    <w:rsid w:val="00EA35AC"/>
    <w:rsid w:val="00EA519C"/>
    <w:rsid w:val="00FE0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4F1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ok">
    <w:name w:val="book"/>
    <w:basedOn w:val="Normal"/>
    <w:uiPriority w:val="99"/>
    <w:rsid w:val="00D00C91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169</Words>
  <Characters>969</Characters>
  <Application>Microsoft Office Outlook</Application>
  <DocSecurity>0</DocSecurity>
  <Lines>0</Lines>
  <Paragraphs>0</Paragraphs>
  <ScaleCrop>false</ScaleCrop>
  <Company>OEM 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dcterms:created xsi:type="dcterms:W3CDTF">2015-10-06T11:43:00Z</dcterms:created>
  <dcterms:modified xsi:type="dcterms:W3CDTF">2015-12-12T21:52:00Z</dcterms:modified>
</cp:coreProperties>
</file>